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Yarmouth, Norfolk. Carpenter.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Moins(q.v.) brought a plaint of trespass, taking goods and 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overturning a cart against him, John Hampton of Freethorpe(q.v.), 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Doraunt of Limpenhoe(q.v.) and Edmund Pye of Freethorpe(q.v.).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6338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6338" w:rsidRPr="001A035F" w:rsidRDefault="00ED6338" w:rsidP="00ED63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338" w:rsidRDefault="00ED6338" w:rsidP="00564E3C">
      <w:pPr>
        <w:spacing w:after="0" w:line="240" w:lineRule="auto"/>
      </w:pPr>
      <w:r>
        <w:separator/>
      </w:r>
    </w:p>
  </w:endnote>
  <w:endnote w:type="continuationSeparator" w:id="0">
    <w:p w:rsidR="00ED6338" w:rsidRDefault="00ED63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D6338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338" w:rsidRDefault="00ED6338" w:rsidP="00564E3C">
      <w:pPr>
        <w:spacing w:after="0" w:line="240" w:lineRule="auto"/>
      </w:pPr>
      <w:r>
        <w:separator/>
      </w:r>
    </w:p>
  </w:footnote>
  <w:footnote w:type="continuationSeparator" w:id="0">
    <w:p w:rsidR="00ED6338" w:rsidRDefault="00ED63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338"/>
    <w:rsid w:val="00372DC6"/>
    <w:rsid w:val="00564E3C"/>
    <w:rsid w:val="0064591D"/>
    <w:rsid w:val="00DD5B8A"/>
    <w:rsid w:val="00EB41B8"/>
    <w:rsid w:val="00ED633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BA1713-3DB9-4411-9B5D-AD25262E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D63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2016-01-23T21:32:00Z</dcterms:created>
  <dcterms:modified xsi:type="dcterms:W3CDTF">2016-01-23T21:32:00Z</dcterms:modified>
</cp:coreProperties>
</file>